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การขอต่ออายุใบอนุญาตประกอบกิจการรับทำการเก็บและขนมูลฝอยทั่วไป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:rsidR="003F4A0D" w:rsidRPr="000C2AAC" w:rsidRDefault="006552C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การขอต่ออายุใบอนุญาตประกอบกิจการรับทำการเก็บและขนมูลฝอยทั่วไป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A769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</w:tc>
      </w:tr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A7691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2550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พระราชบัญญัติการสาธารณสุขพ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2535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ต่ออายุใบอนุญาตประกอบกิจการรับทำการเก็บและขนมูลฝอยทั่วไปเทศบาลตำบลทรายขาวมนัสวี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13:51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8A769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8A769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ใดประสงค์ขอต่ออายุใบอนุญาตประกอบกิจการรับทำการเก็บและขนมูลฝอยทั่วไปโดยทำเป็นธุรกิจหรือได้รับประโยชน์ตอบแทนด้วยการคิดค่าบริการจะต้องยื่นขอต่ออายุใบอนุญาตต่อเจ้าพนักงานท้องถิ่นหรือเจ้าหน้าที่ที่รับผิดชอบภายใน</w:t>
      </w:r>
      <w:r w:rsidRPr="000C2AAC">
        <w:rPr>
          <w:rFonts w:asciiTheme="minorBidi" w:hAnsiTheme="minorBidi"/>
          <w:noProof/>
          <w:sz w:val="32"/>
          <w:szCs w:val="32"/>
        </w:rPr>
        <w:t>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</w:t>
      </w:r>
      <w:r w:rsidRPr="000C2AAC">
        <w:rPr>
          <w:rFonts w:asciiTheme="minorBidi" w:hAnsiTheme="minorBidi"/>
          <w:noProof/>
          <w:sz w:val="32"/>
          <w:szCs w:val="32"/>
        </w:rPr>
        <w:t xml:space="preserve">.....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วันก่อนใบอนุญาตสิ้นอายุ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ใบอนุญาตมีอายุ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ปีนับแต่วันที่ออกใบอนุญาต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และหากผู้ขอต่ออายุใบอนุญาตไม่ได้มายื่นคำขอต่ออายุใบอนุญาตก่อนวันใบอนุญาตสิ้นสุดแล้วต้องดำเนินการขออนุญาตใหม่เสมือนเป็นผู้ขออนุญาตรายใหม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8A769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8A7691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แต่ไม่ชำระค่าธรรมเนียมตามอัตราและระยะเวลาที่กำหนดจะต้องเสียค่าปรับเพิ่มขึ้นอีกร้อย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ของจำนวนเงินที่ค้างชำระและกรณีที่ผู้ประกอบการค้างชำระค่าธรรมเนียมติดต่อกันเกินกว่า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รั้ง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ิจการที่ประสงค์ขอรับใบอนุญาตต้องไม่มีประวัติถูกดำเนินคดีด้านการจัดการมูลฝอยที่ไม่ถูกสุขลักษณะ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ด้านยานพาหนะขนมูลฝอยทั่วไปด้านผู้ขับขี่และผู้ปฏิบัติงานประจำยานพาหนะด้านสุขลักษณะวิธีการเก็บขนมูลฝอยทั่วไปต้องถูกต้องตามหลักเกณฑ์และมีวิธีการควบคุมกำกับการขนส่งเพื่อป้องกันการลักลอบทิ้งมูลฝอยถูกต้องตามหลักเกณฑ์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(4) ......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0C2AAC">
        <w:rPr>
          <w:rFonts w:asciiTheme="minorBidi" w:hAnsiTheme="minorBidi"/>
          <w:noProof/>
          <w:sz w:val="32"/>
          <w:szCs w:val="32"/>
        </w:rPr>
        <w:t>....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133"/>
        <w:gridCol w:w="2727"/>
        <w:gridCol w:w="1233"/>
        <w:gridCol w:w="1620"/>
        <w:gridCol w:w="1998"/>
      </w:tblGrid>
      <w:tr w:rsidR="00313D38" w:rsidRPr="000C2AAC" w:rsidTr="008A7691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33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727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233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20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998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8A7691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ผู้ขอรับใบอนุญาตยื่นคำขอต่ออายุใบอนุญาตประกอบกิจการรับทำการเก็บและขน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มูลฝอยทั่วไปพร้อมหลักฐานที่ท้องถิ่นกำหนด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33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20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9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หน่วยงานงานที่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8A7691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ครบถ้วนเจ้าหน้าที่แจ้งต่อผู้ยื่นคำขอให้แก้ไข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33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20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9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2.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ากผู้ขอต่ออายุ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อุทธรณ์ตามพ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วิธีปฏิบัติราชการทางปกครองพ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2539))</w:t>
            </w:r>
          </w:p>
        </w:tc>
      </w:tr>
      <w:tr w:rsidR="00313D38" w:rsidRPr="000C2AAC" w:rsidTr="008A7691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กรณีถูกต้องตามหลักเกณฑ์ด้านสุขลักษณะเสนอพิจารณาออกใบอนุญาต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33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20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9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กฎหมายกำหนดภายใน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วันนับแต่วันที่เอกสารถูกต้องและครบถ้วน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ตามพ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การสาธารณสุขพ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2535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มาตรา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วิธีปฏิบัติราชการทางปกครอง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ฉบับที่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2557)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8A7691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 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    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ประกอบกิจการรับทำการเก็บและขนมูลฝอยทั่วไปแก่ผู้ขอต่ออายุใบอนุญาตทราบพร้อมแจ้งสิทธิในการอุทธรณ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33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20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9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ในกรณีที่เจ้าพนักงานท้องถิ่นไม่อาจออกใบอนุญาตหรือยังไม่อาจมีคำสั่งไม่อนุญาตได้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วันจนกว่าจะพิจารณาแล้วเสร็จพร้อมสำเนาแจ้งสำนักก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ทราบ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8A7691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33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727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233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20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998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ระยะเวลาการให้บริการส่วนงาน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หน่วยงานที่รับผิดชอบให้ระบุไปตามบริบทของท้องถิ่น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8A7691" w:rsidRDefault="008A7691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8A7691" w:rsidRPr="000C2AAC" w:rsidRDefault="008A7691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สำเนาใบอนุญาตตามกฎหมายว่าด้วยการควบคุมอาคาร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ในกรณีที่มีสถานีขนถ่าย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รับกำจัดมูลฝอยทั่วไปที่ได้รับใบอนุญาตและมีการดำเนินกิจการที่ถูกต้องตามหลักสุขาภิบาลโดยมีหลักฐานสัญญ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ว่าจ้างระหว่างผู้ขนกับผู้กำจัดมูลฝอย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การดำเนินงานในการเก็บขนมูลฝอย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ด้านการจัดการมูลฝอย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สุขภาพประจำปีของผู้ปฏิบัติงานในการเก็บขนมูลฝอย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เอกสารและหลักฐานอื่นๆตามที่ราชการส่วน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ท้องถิ่นกำหนด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อัตราค่าธรรมเนียมต่ออายุใบอนุญาตรับทำการเก็บและขนมูลฝอยทั่วไปฉบับละไม่เกิน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5,000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8A769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))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กองสาธารณสุข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A7691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แบบฟอร์มเป็นไปตามข้อกำหนดของท้องถิ่น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BE2" w:rsidRDefault="000F7BE2" w:rsidP="00C81DB8">
      <w:pPr>
        <w:spacing w:after="0" w:line="240" w:lineRule="auto"/>
      </w:pPr>
      <w:r>
        <w:separator/>
      </w:r>
    </w:p>
  </w:endnote>
  <w:endnote w:type="continuationSeparator" w:id="1">
    <w:p w:rsidR="000F7BE2" w:rsidRDefault="000F7BE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BE2" w:rsidRDefault="000F7BE2" w:rsidP="00C81DB8">
      <w:pPr>
        <w:spacing w:after="0" w:line="240" w:lineRule="auto"/>
      </w:pPr>
      <w:r>
        <w:separator/>
      </w:r>
    </w:p>
  </w:footnote>
  <w:footnote w:type="continuationSeparator" w:id="1">
    <w:p w:rsidR="000F7BE2" w:rsidRDefault="000F7BE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6552CD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1A5347">
          <w:rPr>
            <w:noProof/>
          </w:rPr>
          <w:t>8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1A534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0F7BE2"/>
    <w:rsid w:val="00110F0C"/>
    <w:rsid w:val="00132E1B"/>
    <w:rsid w:val="00164004"/>
    <w:rsid w:val="0017533B"/>
    <w:rsid w:val="0018441F"/>
    <w:rsid w:val="0019582A"/>
    <w:rsid w:val="001A5347"/>
    <w:rsid w:val="001B1C8D"/>
    <w:rsid w:val="001E05C0"/>
    <w:rsid w:val="001E44C7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552C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A7691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656</TotalTime>
  <Pages>8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2015-08-04T08:41:00Z</cp:lastPrinted>
  <dcterms:created xsi:type="dcterms:W3CDTF">2015-04-23T03:41:00Z</dcterms:created>
  <dcterms:modified xsi:type="dcterms:W3CDTF">2015-08-04T08:46:00Z</dcterms:modified>
</cp:coreProperties>
</file>